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0EB99" w14:textId="77777777" w:rsidR="00F352DA" w:rsidRDefault="00F352DA" w:rsidP="00F352D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KENHAM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C7B2586" w14:textId="77777777" w:rsidR="00F352DA" w:rsidRDefault="00F352DA" w:rsidP="00F352D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Gentleman.</w:t>
      </w:r>
    </w:p>
    <w:p w14:paraId="3B5B5075" w14:textId="77777777" w:rsidR="00F352DA" w:rsidRDefault="00F352DA" w:rsidP="00F352D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92A7CFC" w14:textId="77777777" w:rsidR="00F352DA" w:rsidRDefault="00F352DA" w:rsidP="00F352D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E099947" w14:textId="77777777" w:rsidR="00F352DA" w:rsidRDefault="00F352DA" w:rsidP="00F352D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Masty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gentleman(q.v.), brought a plaint of debt against him and 26 others.</w:t>
      </w:r>
    </w:p>
    <w:p w14:paraId="414A0871" w14:textId="77777777" w:rsidR="00F352DA" w:rsidRDefault="00F352DA" w:rsidP="00F352D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032B41C" w14:textId="77777777" w:rsidR="00F352DA" w:rsidRDefault="00F352DA" w:rsidP="00F352D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43486F0" w14:textId="77777777" w:rsidR="00F352DA" w:rsidRDefault="00F352DA" w:rsidP="00F352D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E298D30" w14:textId="77777777" w:rsidR="00F352DA" w:rsidRDefault="00F352DA" w:rsidP="00F352DA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3364FE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64D66" w14:textId="77777777" w:rsidR="00F352DA" w:rsidRDefault="00F352DA" w:rsidP="009139A6">
      <w:r>
        <w:separator/>
      </w:r>
    </w:p>
  </w:endnote>
  <w:endnote w:type="continuationSeparator" w:id="0">
    <w:p w14:paraId="083D97B0" w14:textId="77777777" w:rsidR="00F352DA" w:rsidRDefault="00F352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FF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3A7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770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84B76" w14:textId="77777777" w:rsidR="00F352DA" w:rsidRDefault="00F352DA" w:rsidP="009139A6">
      <w:r>
        <w:separator/>
      </w:r>
    </w:p>
  </w:footnote>
  <w:footnote w:type="continuationSeparator" w:id="0">
    <w:p w14:paraId="61E25023" w14:textId="77777777" w:rsidR="00F352DA" w:rsidRDefault="00F352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475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E81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9CB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D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352D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AA5F7"/>
  <w15:chartTrackingRefBased/>
  <w15:docId w15:val="{C42A28C6-DFB0-4044-9C5E-34874EC1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5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2022-01-18T08:11:00Z</dcterms:created>
  <dcterms:modified xsi:type="dcterms:W3CDTF">2022-01-18T08:11:00Z</dcterms:modified>
</cp:coreProperties>
</file>